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51" w:rsidRDefault="00315351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15351" w:rsidRDefault="00315351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15351" w:rsidRDefault="00315351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315351" w:rsidRDefault="00315351" w:rsidP="00CB1EA0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15351">
        <w:tc>
          <w:tcPr>
            <w:tcW w:w="1384" w:type="dxa"/>
            <w:vMerge w:val="restart"/>
            <w:vAlign w:val="center"/>
          </w:tcPr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15351" w:rsidRDefault="00315351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15351">
        <w:tc>
          <w:tcPr>
            <w:tcW w:w="1384" w:type="dxa"/>
            <w:vMerge/>
            <w:vAlign w:val="center"/>
          </w:tcPr>
          <w:p w:rsidR="00315351" w:rsidRDefault="00315351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15351" w:rsidRDefault="00315351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15351" w:rsidRPr="00E64364" w:rsidRDefault="00315351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15351" w:rsidRPr="00E64364" w:rsidRDefault="00315351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15351" w:rsidRPr="00E64364" w:rsidRDefault="00315351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15351" w:rsidRPr="00E64364" w:rsidRDefault="00315351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15351" w:rsidRPr="00E64364" w:rsidRDefault="00315351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15351" w:rsidRPr="00E64364" w:rsidRDefault="00315351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15351" w:rsidRPr="00E64364" w:rsidRDefault="00315351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15351" w:rsidRDefault="00315351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15351" w:rsidRDefault="00315351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15351" w:rsidRDefault="00315351">
            <w:pPr>
              <w:rPr>
                <w:lang w:eastAsia="en-US"/>
              </w:rPr>
            </w:pPr>
          </w:p>
        </w:tc>
      </w:tr>
      <w:tr w:rsidR="00315351">
        <w:trPr>
          <w:trHeight w:val="2447"/>
        </w:trPr>
        <w:tc>
          <w:tcPr>
            <w:tcW w:w="1384" w:type="dxa"/>
          </w:tcPr>
          <w:p w:rsidR="00315351" w:rsidRPr="00E64364" w:rsidRDefault="00315351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Клепинина Н.А.</w:t>
            </w:r>
          </w:p>
        </w:tc>
        <w:tc>
          <w:tcPr>
            <w:tcW w:w="1602" w:type="dxa"/>
          </w:tcPr>
          <w:p w:rsidR="00315351" w:rsidRDefault="00315351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>аведующий МКДОУ «Новобату</w:t>
            </w:r>
          </w:p>
          <w:p w:rsidR="00315351" w:rsidRDefault="00315351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ринский детский сад</w:t>
            </w:r>
          </w:p>
          <w:p w:rsidR="00315351" w:rsidRPr="00E64364" w:rsidRDefault="00315351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«Петушок»</w:t>
            </w:r>
          </w:p>
        </w:tc>
        <w:tc>
          <w:tcPr>
            <w:tcW w:w="1079" w:type="dxa"/>
          </w:tcPr>
          <w:p w:rsidR="00315351" w:rsidRDefault="00315351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315351" w:rsidRDefault="00315351">
            <w:pPr>
              <w:rPr>
                <w:lang w:eastAsia="en-US"/>
              </w:rPr>
            </w:pPr>
          </w:p>
          <w:p w:rsidR="00315351" w:rsidRDefault="00315351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15351" w:rsidRPr="00E64364" w:rsidRDefault="0031535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долевая1/3 </w:t>
            </w:r>
          </w:p>
          <w:p w:rsidR="00315351" w:rsidRPr="00E64364" w:rsidRDefault="00315351">
            <w:pPr>
              <w:rPr>
                <w:color w:val="333333"/>
                <w:lang w:eastAsia="en-US"/>
              </w:rPr>
            </w:pPr>
          </w:p>
          <w:p w:rsidR="00315351" w:rsidRPr="00E64364" w:rsidRDefault="00315351" w:rsidP="001D7DE8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15351" w:rsidRPr="00E64364" w:rsidRDefault="00315351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56,3</w:t>
            </w:r>
          </w:p>
          <w:p w:rsidR="00315351" w:rsidRPr="00E64364" w:rsidRDefault="00315351">
            <w:pPr>
              <w:rPr>
                <w:color w:val="333333"/>
                <w:lang w:eastAsia="en-US"/>
              </w:rPr>
            </w:pPr>
          </w:p>
          <w:p w:rsidR="00315351" w:rsidRPr="00E64364" w:rsidRDefault="00315351">
            <w:pPr>
              <w:rPr>
                <w:color w:val="333333"/>
                <w:lang w:eastAsia="en-US"/>
              </w:rPr>
            </w:pPr>
          </w:p>
          <w:p w:rsidR="00315351" w:rsidRDefault="00315351">
            <w:pPr>
              <w:rPr>
                <w:color w:val="333333"/>
                <w:lang w:eastAsia="en-US"/>
              </w:rPr>
            </w:pPr>
          </w:p>
          <w:p w:rsidR="00315351" w:rsidRPr="00E64364" w:rsidRDefault="00315351" w:rsidP="00B20BCE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15351" w:rsidRPr="00E64364" w:rsidRDefault="00315351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Россия</w:t>
            </w:r>
          </w:p>
          <w:p w:rsidR="00315351" w:rsidRPr="00E64364" w:rsidRDefault="00315351" w:rsidP="00E64364">
            <w:pPr>
              <w:jc w:val="center"/>
              <w:rPr>
                <w:color w:val="333333"/>
                <w:lang w:eastAsia="en-US"/>
              </w:rPr>
            </w:pPr>
          </w:p>
          <w:p w:rsidR="00315351" w:rsidRPr="00E64364" w:rsidRDefault="00315351" w:rsidP="00E64364">
            <w:pPr>
              <w:jc w:val="center"/>
              <w:rPr>
                <w:color w:val="333333"/>
                <w:lang w:eastAsia="en-US"/>
              </w:rPr>
            </w:pPr>
          </w:p>
          <w:p w:rsidR="00315351" w:rsidRDefault="00315351" w:rsidP="00E64364">
            <w:pPr>
              <w:jc w:val="center"/>
              <w:rPr>
                <w:color w:val="333333"/>
                <w:lang w:eastAsia="en-US"/>
              </w:rPr>
            </w:pPr>
          </w:p>
          <w:p w:rsidR="00315351" w:rsidRPr="00E64364" w:rsidRDefault="00315351" w:rsidP="001D7DE8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15351" w:rsidRDefault="00315351">
            <w:pPr>
              <w:rPr>
                <w:lang w:eastAsia="en-US"/>
              </w:rPr>
            </w:pPr>
            <w:r>
              <w:rPr>
                <w:lang w:eastAsia="en-US"/>
              </w:rPr>
              <w:t>Земе-льный участок</w:t>
            </w:r>
          </w:p>
        </w:tc>
        <w:tc>
          <w:tcPr>
            <w:tcW w:w="1080" w:type="dxa"/>
          </w:tcPr>
          <w:p w:rsidR="00315351" w:rsidRPr="00E64364" w:rsidRDefault="00315351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3600</w:t>
            </w:r>
          </w:p>
        </w:tc>
        <w:tc>
          <w:tcPr>
            <w:tcW w:w="1080" w:type="dxa"/>
          </w:tcPr>
          <w:p w:rsidR="00315351" w:rsidRPr="00E64364" w:rsidRDefault="00315351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15351" w:rsidRPr="00E64364" w:rsidRDefault="003153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315351" w:rsidRPr="00E64364" w:rsidRDefault="0031535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444328,78</w:t>
            </w:r>
          </w:p>
        </w:tc>
        <w:tc>
          <w:tcPr>
            <w:tcW w:w="1740" w:type="dxa"/>
          </w:tcPr>
          <w:p w:rsidR="00315351" w:rsidRPr="00E64364" w:rsidRDefault="00315351">
            <w:pPr>
              <w:rPr>
                <w:color w:val="333333"/>
                <w:lang w:val="en-US" w:eastAsia="en-US"/>
              </w:rPr>
            </w:pPr>
          </w:p>
        </w:tc>
      </w:tr>
      <w:tr w:rsidR="00315351">
        <w:trPr>
          <w:trHeight w:val="839"/>
        </w:trPr>
        <w:tc>
          <w:tcPr>
            <w:tcW w:w="1384" w:type="dxa"/>
          </w:tcPr>
          <w:p w:rsidR="00315351" w:rsidRPr="00CB1EA0" w:rsidRDefault="00315351">
            <w:pPr>
              <w:rPr>
                <w:lang w:eastAsia="en-US"/>
              </w:rPr>
            </w:pPr>
            <w:r w:rsidRPr="00CB1EA0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15351" w:rsidRPr="00E64364" w:rsidRDefault="003153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315351" w:rsidRPr="00A5303E" w:rsidRDefault="00315351">
            <w:pPr>
              <w:rPr>
                <w:lang w:eastAsia="en-US"/>
              </w:rPr>
            </w:pPr>
            <w:r w:rsidRPr="00A5303E">
              <w:rPr>
                <w:lang w:eastAsia="en-US"/>
              </w:rPr>
              <w:t>1)Квар</w:t>
            </w:r>
            <w:r>
              <w:rPr>
                <w:lang w:eastAsia="en-US"/>
              </w:rPr>
              <w:t>-</w:t>
            </w:r>
            <w:r w:rsidRPr="00A5303E">
              <w:rPr>
                <w:lang w:eastAsia="en-US"/>
              </w:rPr>
              <w:t>тира</w:t>
            </w:r>
          </w:p>
          <w:p w:rsidR="00315351" w:rsidRDefault="00315351">
            <w:pPr>
              <w:rPr>
                <w:lang w:eastAsia="en-US"/>
              </w:rPr>
            </w:pPr>
          </w:p>
          <w:p w:rsidR="00315351" w:rsidRPr="00E64364" w:rsidRDefault="003153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15351" w:rsidRPr="00E64364" w:rsidRDefault="0031535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долевая1/3 </w:t>
            </w:r>
          </w:p>
          <w:p w:rsidR="00315351" w:rsidRPr="00E64364" w:rsidRDefault="00315351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15351" w:rsidRPr="00E64364" w:rsidRDefault="00315351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56,3</w:t>
            </w:r>
          </w:p>
          <w:p w:rsidR="00315351" w:rsidRPr="00E64364" w:rsidRDefault="00315351">
            <w:pPr>
              <w:rPr>
                <w:color w:val="800000"/>
                <w:lang w:eastAsia="en-US"/>
              </w:rPr>
            </w:pPr>
          </w:p>
          <w:p w:rsidR="00315351" w:rsidRPr="00E64364" w:rsidRDefault="00315351">
            <w:pPr>
              <w:rPr>
                <w:color w:val="800000"/>
                <w:lang w:eastAsia="en-US"/>
              </w:rPr>
            </w:pPr>
          </w:p>
          <w:p w:rsidR="00315351" w:rsidRPr="00E64364" w:rsidRDefault="00315351">
            <w:pPr>
              <w:rPr>
                <w:color w:val="800000"/>
                <w:lang w:eastAsia="en-US"/>
              </w:rPr>
            </w:pPr>
          </w:p>
          <w:p w:rsidR="00315351" w:rsidRDefault="00315351">
            <w:pPr>
              <w:rPr>
                <w:color w:val="800000"/>
                <w:lang w:eastAsia="en-US"/>
              </w:rPr>
            </w:pPr>
          </w:p>
          <w:p w:rsidR="00315351" w:rsidRPr="00E64364" w:rsidRDefault="00315351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15351" w:rsidRPr="00E64364" w:rsidRDefault="00315351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Россия</w:t>
            </w:r>
          </w:p>
          <w:p w:rsidR="00315351" w:rsidRPr="00E64364" w:rsidRDefault="00315351">
            <w:pPr>
              <w:rPr>
                <w:color w:val="800000"/>
                <w:lang w:eastAsia="en-US"/>
              </w:rPr>
            </w:pPr>
          </w:p>
          <w:p w:rsidR="00315351" w:rsidRPr="00E64364" w:rsidRDefault="00315351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315351" w:rsidRDefault="00315351" w:rsidP="00C76507">
            <w:pPr>
              <w:rPr>
                <w:lang w:eastAsia="en-US"/>
              </w:rPr>
            </w:pPr>
            <w:r>
              <w:rPr>
                <w:lang w:eastAsia="en-US"/>
              </w:rPr>
              <w:t>1) Земе-льный участок</w:t>
            </w:r>
          </w:p>
          <w:p w:rsidR="00315351" w:rsidRPr="00A5303E" w:rsidRDefault="00315351" w:rsidP="00C7650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315351" w:rsidRPr="00E64364" w:rsidRDefault="00315351" w:rsidP="00C76507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Г</w:t>
            </w:r>
            <w:r w:rsidRPr="00A5303E">
              <w:rPr>
                <w:lang w:eastAsia="en-US"/>
              </w:rPr>
              <w:t>араж</w:t>
            </w:r>
          </w:p>
        </w:tc>
        <w:tc>
          <w:tcPr>
            <w:tcW w:w="1080" w:type="dxa"/>
          </w:tcPr>
          <w:p w:rsidR="00315351" w:rsidRDefault="0031535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3600</w:t>
            </w:r>
          </w:p>
          <w:p w:rsidR="00315351" w:rsidRDefault="00315351">
            <w:pPr>
              <w:rPr>
                <w:color w:val="333333"/>
                <w:lang w:eastAsia="en-US"/>
              </w:rPr>
            </w:pPr>
          </w:p>
          <w:p w:rsidR="00315351" w:rsidRDefault="00315351">
            <w:pPr>
              <w:rPr>
                <w:color w:val="333333"/>
                <w:lang w:eastAsia="en-US"/>
              </w:rPr>
            </w:pPr>
          </w:p>
          <w:p w:rsidR="00315351" w:rsidRPr="00E64364" w:rsidRDefault="00315351">
            <w:pPr>
              <w:rPr>
                <w:sz w:val="20"/>
                <w:szCs w:val="20"/>
                <w:lang w:eastAsia="en-US"/>
              </w:rPr>
            </w:pPr>
            <w:r>
              <w:rPr>
                <w:color w:val="333333"/>
                <w:lang w:eastAsia="en-US"/>
              </w:rPr>
              <w:t>12,00</w:t>
            </w:r>
          </w:p>
        </w:tc>
        <w:tc>
          <w:tcPr>
            <w:tcW w:w="1080" w:type="dxa"/>
          </w:tcPr>
          <w:p w:rsidR="00315351" w:rsidRDefault="0031535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315351" w:rsidRDefault="00315351">
            <w:pPr>
              <w:rPr>
                <w:color w:val="333333"/>
                <w:lang w:eastAsia="en-US"/>
              </w:rPr>
            </w:pPr>
          </w:p>
          <w:p w:rsidR="00315351" w:rsidRDefault="00315351">
            <w:pPr>
              <w:rPr>
                <w:color w:val="333333"/>
                <w:lang w:eastAsia="en-US"/>
              </w:rPr>
            </w:pPr>
          </w:p>
          <w:p w:rsidR="00315351" w:rsidRPr="00E64364" w:rsidRDefault="00315351">
            <w:pPr>
              <w:rPr>
                <w:sz w:val="20"/>
                <w:szCs w:val="20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15351" w:rsidRPr="00332689" w:rsidRDefault="00315351" w:rsidP="001D7DE8">
            <w:pPr>
              <w:rPr>
                <w:lang w:eastAsia="en-US"/>
              </w:rPr>
            </w:pPr>
            <w:r w:rsidRPr="00332689">
              <w:rPr>
                <w:lang w:eastAsia="en-US"/>
              </w:rPr>
              <w:t>Автомобиль легковой</w:t>
            </w:r>
          </w:p>
          <w:p w:rsidR="00315351" w:rsidRPr="00CB1EA0" w:rsidRDefault="00315351" w:rsidP="001D7DE8">
            <w:pPr>
              <w:rPr>
                <w:lang w:eastAsia="en-US"/>
              </w:rPr>
            </w:pPr>
            <w:r w:rsidRPr="00332689">
              <w:rPr>
                <w:lang w:eastAsia="en-US"/>
              </w:rPr>
              <w:t xml:space="preserve">ВАЗ </w:t>
            </w:r>
            <w:r>
              <w:rPr>
                <w:lang w:eastAsia="en-US"/>
              </w:rPr>
              <w:t>06121</w:t>
            </w:r>
          </w:p>
        </w:tc>
        <w:tc>
          <w:tcPr>
            <w:tcW w:w="1740" w:type="dxa"/>
          </w:tcPr>
          <w:p w:rsidR="00315351" w:rsidRPr="00CB1EA0" w:rsidRDefault="00315351">
            <w:pPr>
              <w:rPr>
                <w:lang w:eastAsia="en-US"/>
              </w:rPr>
            </w:pPr>
            <w:r>
              <w:rPr>
                <w:lang w:eastAsia="en-US"/>
              </w:rPr>
              <w:t>108841,11</w:t>
            </w:r>
          </w:p>
        </w:tc>
        <w:tc>
          <w:tcPr>
            <w:tcW w:w="1740" w:type="dxa"/>
          </w:tcPr>
          <w:p w:rsidR="00315351" w:rsidRPr="00E64364" w:rsidRDefault="00315351">
            <w:pPr>
              <w:rPr>
                <w:color w:val="800000"/>
                <w:lang w:eastAsia="en-US"/>
              </w:rPr>
            </w:pPr>
          </w:p>
        </w:tc>
      </w:tr>
    </w:tbl>
    <w:p w:rsidR="00315351" w:rsidRDefault="00315351" w:rsidP="00CB1EA0">
      <w:pPr>
        <w:rPr>
          <w:color w:val="800000"/>
        </w:rPr>
      </w:pPr>
    </w:p>
    <w:p w:rsidR="00315351" w:rsidRDefault="00315351" w:rsidP="00CB1EA0"/>
    <w:p w:rsidR="00315351" w:rsidRDefault="00315351" w:rsidP="00CB1EA0"/>
    <w:p w:rsidR="00315351" w:rsidRDefault="00315351" w:rsidP="00CB1EA0"/>
    <w:p w:rsidR="00315351" w:rsidRDefault="00315351"/>
    <w:sectPr w:rsidR="00315351" w:rsidSect="00CB1EA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EA0"/>
    <w:rsid w:val="0006632E"/>
    <w:rsid w:val="001140B9"/>
    <w:rsid w:val="001D7DE8"/>
    <w:rsid w:val="00295B84"/>
    <w:rsid w:val="002C7F3E"/>
    <w:rsid w:val="002D234E"/>
    <w:rsid w:val="0031416D"/>
    <w:rsid w:val="00315351"/>
    <w:rsid w:val="00332689"/>
    <w:rsid w:val="0044577D"/>
    <w:rsid w:val="00482DA9"/>
    <w:rsid w:val="004F7CE6"/>
    <w:rsid w:val="0050287A"/>
    <w:rsid w:val="006E32F2"/>
    <w:rsid w:val="007316F9"/>
    <w:rsid w:val="00776347"/>
    <w:rsid w:val="007F1153"/>
    <w:rsid w:val="00853C05"/>
    <w:rsid w:val="009C47A0"/>
    <w:rsid w:val="009E0480"/>
    <w:rsid w:val="00A5303E"/>
    <w:rsid w:val="00B20BCE"/>
    <w:rsid w:val="00C5770A"/>
    <w:rsid w:val="00C76507"/>
    <w:rsid w:val="00CA60E9"/>
    <w:rsid w:val="00CB1EA0"/>
    <w:rsid w:val="00E64364"/>
    <w:rsid w:val="00E812B0"/>
    <w:rsid w:val="00EC2FBD"/>
    <w:rsid w:val="00EE373C"/>
    <w:rsid w:val="00EF7CAE"/>
    <w:rsid w:val="00F6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1EA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3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145</Words>
  <Characters>828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2014-05-08T08:07:00Z</dcterms:created>
  <dcterms:modified xsi:type="dcterms:W3CDTF">2017-05-04T10:56:00Z</dcterms:modified>
</cp:coreProperties>
</file>